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80E36" w14:textId="77777777" w:rsidR="006A1C26" w:rsidRDefault="006A1C26" w:rsidP="006A1C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Joan WYKES</w:t>
      </w:r>
      <w:r>
        <w:rPr>
          <w:rFonts w:ascii="Times New Roman" w:hAnsi="Times New Roman" w:cs="Times New Roman"/>
        </w:rPr>
        <w:t xml:space="preserve">      (fl.1483)</w:t>
      </w:r>
    </w:p>
    <w:p w14:paraId="1545E478" w14:textId="77777777" w:rsidR="006A1C26" w:rsidRDefault="006A1C26" w:rsidP="006A1C26">
      <w:pPr>
        <w:jc w:val="both"/>
        <w:rPr>
          <w:rFonts w:ascii="Times New Roman" w:hAnsi="Times New Roman" w:cs="Times New Roman"/>
        </w:rPr>
      </w:pPr>
    </w:p>
    <w:p w14:paraId="355A8192" w14:textId="77777777" w:rsidR="006A1C26" w:rsidRDefault="006A1C26" w:rsidP="006A1C26">
      <w:pPr>
        <w:jc w:val="both"/>
        <w:rPr>
          <w:rFonts w:ascii="Times New Roman" w:hAnsi="Times New Roman" w:cs="Times New Roman"/>
        </w:rPr>
      </w:pPr>
    </w:p>
    <w:p w14:paraId="6C299DCC" w14:textId="77777777" w:rsidR="006A1C26" w:rsidRDefault="006A1C26" w:rsidP="006A1C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Daughter of Edmund Wykes.</w:t>
      </w:r>
    </w:p>
    <w:p w14:paraId="13977A32" w14:textId="77777777" w:rsidR="006A1C26" w:rsidRDefault="006A1C26" w:rsidP="006A1C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(http://aalt.law.uh.edu/Indices/CP40Indices/CP40no883Pl.htm )</w:t>
      </w:r>
    </w:p>
    <w:p w14:paraId="353796F9" w14:textId="77777777" w:rsidR="006A1C26" w:rsidRDefault="006A1C26" w:rsidP="006A1C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= Alan </w:t>
      </w:r>
      <w:proofErr w:type="spellStart"/>
      <w:r>
        <w:rPr>
          <w:rFonts w:ascii="Times New Roman" w:hAnsi="Times New Roman" w:cs="Times New Roman"/>
        </w:rPr>
        <w:t>Propchaunt</w:t>
      </w:r>
      <w:proofErr w:type="spellEnd"/>
      <w:r>
        <w:rPr>
          <w:rFonts w:ascii="Times New Roman" w:hAnsi="Times New Roman" w:cs="Times New Roman"/>
        </w:rPr>
        <w:t>(q.v.).     (ibid.)</w:t>
      </w:r>
    </w:p>
    <w:p w14:paraId="30A79AE3" w14:textId="77777777" w:rsidR="006A1C26" w:rsidRDefault="006A1C26" w:rsidP="006A1C26">
      <w:pPr>
        <w:jc w:val="both"/>
        <w:rPr>
          <w:rFonts w:ascii="Times New Roman" w:hAnsi="Times New Roman" w:cs="Times New Roman"/>
        </w:rPr>
      </w:pPr>
    </w:p>
    <w:p w14:paraId="28EDB46F" w14:textId="77777777" w:rsidR="006A1C26" w:rsidRDefault="006A1C26" w:rsidP="006A1C26">
      <w:pPr>
        <w:jc w:val="both"/>
        <w:rPr>
          <w:rFonts w:ascii="Times New Roman" w:hAnsi="Times New Roman" w:cs="Times New Roman"/>
        </w:rPr>
      </w:pPr>
    </w:p>
    <w:p w14:paraId="422FC21E" w14:textId="77777777" w:rsidR="006A1C26" w:rsidRDefault="006A1C26" w:rsidP="006A1C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Curteys</w:t>
      </w:r>
      <w:proofErr w:type="spellEnd"/>
      <w:r>
        <w:rPr>
          <w:rFonts w:ascii="Times New Roman" w:hAnsi="Times New Roman" w:cs="Times New Roman"/>
        </w:rPr>
        <w:t xml:space="preserve">(q.v.), his wife, Elizabeth(q.v.), John </w:t>
      </w:r>
      <w:proofErr w:type="spellStart"/>
      <w:r>
        <w:rPr>
          <w:rFonts w:ascii="Times New Roman" w:hAnsi="Times New Roman" w:cs="Times New Roman"/>
        </w:rPr>
        <w:t>Nethersole</w:t>
      </w:r>
      <w:proofErr w:type="spellEnd"/>
      <w:r>
        <w:rPr>
          <w:rFonts w:ascii="Times New Roman" w:hAnsi="Times New Roman" w:cs="Times New Roman"/>
        </w:rPr>
        <w:t>(q.v.),</w:t>
      </w:r>
    </w:p>
    <w:p w14:paraId="3D36D0CA" w14:textId="77777777" w:rsidR="006A1C26" w:rsidRDefault="006A1C26" w:rsidP="006A1C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Edmund </w:t>
      </w:r>
      <w:proofErr w:type="spellStart"/>
      <w:r>
        <w:rPr>
          <w:rFonts w:ascii="Times New Roman" w:hAnsi="Times New Roman" w:cs="Times New Roman"/>
        </w:rPr>
        <w:t>Mynot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Propchaunt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Rande</w:t>
      </w:r>
      <w:proofErr w:type="spellEnd"/>
      <w:r>
        <w:rPr>
          <w:rFonts w:ascii="Times New Roman" w:hAnsi="Times New Roman" w:cs="Times New Roman"/>
        </w:rPr>
        <w:t>(q.v.)</w:t>
      </w:r>
    </w:p>
    <w:p w14:paraId="7AF4B1B1" w14:textId="77777777" w:rsidR="006A1C26" w:rsidRDefault="006A1C26" w:rsidP="006A1C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brought a plaint of covenant against them, Unknown </w:t>
      </w:r>
      <w:proofErr w:type="spellStart"/>
      <w:r>
        <w:rPr>
          <w:rFonts w:ascii="Times New Roman" w:hAnsi="Times New Roman" w:cs="Times New Roman"/>
        </w:rPr>
        <w:t>Colbrande</w:t>
      </w:r>
      <w:proofErr w:type="spellEnd"/>
      <w:r>
        <w:rPr>
          <w:rFonts w:ascii="Times New Roman" w:hAnsi="Times New Roman" w:cs="Times New Roman"/>
        </w:rPr>
        <w:t xml:space="preserve">(q.v.) and </w:t>
      </w:r>
    </w:p>
    <w:p w14:paraId="1851CB1D" w14:textId="77777777" w:rsidR="006A1C26" w:rsidRDefault="006A1C26" w:rsidP="006A1C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his wife, Alice(q.v.).   (ibid.)</w:t>
      </w:r>
    </w:p>
    <w:p w14:paraId="14E9DC19" w14:textId="77777777" w:rsidR="006A1C26" w:rsidRDefault="006A1C26" w:rsidP="006A1C26">
      <w:pPr>
        <w:rPr>
          <w:rFonts w:ascii="Times New Roman" w:hAnsi="Times New Roman" w:cs="Times New Roman"/>
        </w:rPr>
      </w:pPr>
    </w:p>
    <w:p w14:paraId="6AAD6646" w14:textId="77777777" w:rsidR="006A1C26" w:rsidRDefault="006A1C26" w:rsidP="006A1C26">
      <w:pPr>
        <w:rPr>
          <w:rFonts w:ascii="Times New Roman" w:hAnsi="Times New Roman" w:cs="Times New Roman"/>
        </w:rPr>
      </w:pPr>
    </w:p>
    <w:p w14:paraId="1939784E" w14:textId="77777777" w:rsidR="006A1C26" w:rsidRDefault="006A1C26" w:rsidP="006A1C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November 2019</w:t>
      </w:r>
    </w:p>
    <w:p w14:paraId="4CC8F8E4" w14:textId="77777777" w:rsidR="006B2F86" w:rsidRPr="00E71FC3" w:rsidRDefault="006A1C2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FFB51" w14:textId="77777777" w:rsidR="006A1C26" w:rsidRDefault="006A1C26" w:rsidP="00E71FC3">
      <w:r>
        <w:separator/>
      </w:r>
    </w:p>
  </w:endnote>
  <w:endnote w:type="continuationSeparator" w:id="0">
    <w:p w14:paraId="5338B08D" w14:textId="77777777" w:rsidR="006A1C26" w:rsidRDefault="006A1C2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2AA42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D378E" w14:textId="77777777" w:rsidR="006A1C26" w:rsidRDefault="006A1C26" w:rsidP="00E71FC3">
      <w:r>
        <w:separator/>
      </w:r>
    </w:p>
  </w:footnote>
  <w:footnote w:type="continuationSeparator" w:id="0">
    <w:p w14:paraId="5CC59ECB" w14:textId="77777777" w:rsidR="006A1C26" w:rsidRDefault="006A1C2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C26"/>
    <w:rsid w:val="001A7C09"/>
    <w:rsid w:val="00577BD5"/>
    <w:rsid w:val="006A1C26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7B4D1"/>
  <w15:chartTrackingRefBased/>
  <w15:docId w15:val="{4BABB76D-6B5F-42A4-A23E-42406009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2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2019-11-27T20:45:00Z</dcterms:created>
  <dcterms:modified xsi:type="dcterms:W3CDTF">2019-11-27T20:48:00Z</dcterms:modified>
</cp:coreProperties>
</file>